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A7C7D" w14:textId="77777777" w:rsidR="00077208" w:rsidRDefault="00077208" w:rsidP="000772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PACKE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486AE5D" w14:textId="77777777" w:rsidR="00077208" w:rsidRDefault="00077208" w:rsidP="000772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Wollaston, Northamptonshire. Husbandman.</w:t>
      </w:r>
    </w:p>
    <w:p w14:paraId="2DDBEF4B" w14:textId="77777777" w:rsidR="00077208" w:rsidRDefault="00077208" w:rsidP="00077208">
      <w:pPr>
        <w:pStyle w:val="NoSpacing"/>
        <w:rPr>
          <w:rFonts w:cs="Times New Roman"/>
          <w:szCs w:val="24"/>
        </w:rPr>
      </w:pPr>
    </w:p>
    <w:p w14:paraId="6977CAFD" w14:textId="77777777" w:rsidR="00077208" w:rsidRDefault="00077208" w:rsidP="00077208">
      <w:pPr>
        <w:pStyle w:val="NoSpacing"/>
        <w:rPr>
          <w:rFonts w:cs="Times New Roman"/>
          <w:szCs w:val="24"/>
        </w:rPr>
      </w:pPr>
    </w:p>
    <w:p w14:paraId="33B33556" w14:textId="77777777" w:rsidR="00077208" w:rsidRDefault="00077208" w:rsidP="000772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Selby(q.v.) brought a plaint of debt against him.</w:t>
      </w:r>
    </w:p>
    <w:p w14:paraId="7D11ED85" w14:textId="77777777" w:rsidR="00077208" w:rsidRDefault="00077208" w:rsidP="000772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3D1F9E2" w14:textId="77777777" w:rsidR="00077208" w:rsidRDefault="00077208" w:rsidP="00077208">
      <w:pPr>
        <w:pStyle w:val="NoSpacing"/>
        <w:rPr>
          <w:rFonts w:cs="Times New Roman"/>
          <w:szCs w:val="24"/>
        </w:rPr>
      </w:pPr>
    </w:p>
    <w:p w14:paraId="196C229A" w14:textId="77777777" w:rsidR="00077208" w:rsidRDefault="00077208" w:rsidP="00077208">
      <w:pPr>
        <w:pStyle w:val="NoSpacing"/>
        <w:rPr>
          <w:rFonts w:cs="Times New Roman"/>
          <w:szCs w:val="24"/>
        </w:rPr>
      </w:pPr>
    </w:p>
    <w:p w14:paraId="64783D11" w14:textId="77777777" w:rsidR="00077208" w:rsidRDefault="00077208" w:rsidP="000772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June 2024</w:t>
      </w:r>
    </w:p>
    <w:p w14:paraId="79C54E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7E52C" w14:textId="77777777" w:rsidR="00077208" w:rsidRDefault="00077208" w:rsidP="009139A6">
      <w:r>
        <w:separator/>
      </w:r>
    </w:p>
  </w:endnote>
  <w:endnote w:type="continuationSeparator" w:id="0">
    <w:p w14:paraId="0836803E" w14:textId="77777777" w:rsidR="00077208" w:rsidRDefault="000772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E55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DD4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892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8BCE8" w14:textId="77777777" w:rsidR="00077208" w:rsidRDefault="00077208" w:rsidP="009139A6">
      <w:r>
        <w:separator/>
      </w:r>
    </w:p>
  </w:footnote>
  <w:footnote w:type="continuationSeparator" w:id="0">
    <w:p w14:paraId="370E8C89" w14:textId="77777777" w:rsidR="00077208" w:rsidRDefault="000772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9B1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B09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1D2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208"/>
    <w:rsid w:val="000666E0"/>
    <w:rsid w:val="00077208"/>
    <w:rsid w:val="002510B7"/>
    <w:rsid w:val="00270799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002C0"/>
  <w15:chartTrackingRefBased/>
  <w15:docId w15:val="{CD424813-E391-4762-93E2-A2C30628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772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2024-07-27T20:08:00Z</dcterms:created>
  <dcterms:modified xsi:type="dcterms:W3CDTF">2024-07-27T20:09:00Z</dcterms:modified>
</cp:coreProperties>
</file>